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D7B35" w14:textId="77777777" w:rsidR="008D2A80" w:rsidRDefault="008D2A80" w:rsidP="008D2A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GONNYS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7C3C5034" w14:textId="77777777" w:rsidR="008D2A80" w:rsidRDefault="008D2A80" w:rsidP="008D2A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Aylmerton, Norfolk. Yeoman.</w:t>
      </w:r>
    </w:p>
    <w:p w14:paraId="30DDE4AF" w14:textId="77777777" w:rsidR="008D2A80" w:rsidRDefault="008D2A80" w:rsidP="008D2A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9AE8E9" w14:textId="77777777" w:rsidR="008D2A80" w:rsidRDefault="008D2A80" w:rsidP="008D2A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E61C99" w14:textId="77777777" w:rsidR="008D2A80" w:rsidRDefault="008D2A80" w:rsidP="008D2A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>John Wymondham(q.v.) brought a plaint of debt against him and four others.</w:t>
      </w:r>
    </w:p>
    <w:p w14:paraId="66E3C6E9" w14:textId="77777777" w:rsidR="008D2A80" w:rsidRDefault="008D2A80" w:rsidP="008D2A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0481B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https://waalt.uh.edu/index.php/CP40/826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B52D4BA" w14:textId="77777777" w:rsidR="008D2A80" w:rsidRDefault="008D2A80" w:rsidP="008D2A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B7B59E" w14:textId="77777777" w:rsidR="008D2A80" w:rsidRDefault="008D2A80" w:rsidP="008D2A8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BF4443" w14:textId="77777777" w:rsidR="008D2A80" w:rsidRDefault="008D2A80" w:rsidP="008D2A8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September 2022</w:t>
      </w:r>
    </w:p>
    <w:p w14:paraId="1484973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A96AA" w14:textId="77777777" w:rsidR="008D2A80" w:rsidRDefault="008D2A80" w:rsidP="009139A6">
      <w:r>
        <w:separator/>
      </w:r>
    </w:p>
  </w:endnote>
  <w:endnote w:type="continuationSeparator" w:id="0">
    <w:p w14:paraId="3DD41C38" w14:textId="77777777" w:rsidR="008D2A80" w:rsidRDefault="008D2A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158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8F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1A3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A6DC7" w14:textId="77777777" w:rsidR="008D2A80" w:rsidRDefault="008D2A80" w:rsidP="009139A6">
      <w:r>
        <w:separator/>
      </w:r>
    </w:p>
  </w:footnote>
  <w:footnote w:type="continuationSeparator" w:id="0">
    <w:p w14:paraId="5E940455" w14:textId="77777777" w:rsidR="008D2A80" w:rsidRDefault="008D2A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CB4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AC4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4C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A80"/>
    <w:rsid w:val="000666E0"/>
    <w:rsid w:val="002510B7"/>
    <w:rsid w:val="005C130B"/>
    <w:rsid w:val="00826F5C"/>
    <w:rsid w:val="008D2A8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6F305"/>
  <w15:chartTrackingRefBased/>
  <w15:docId w15:val="{B11C0BC9-15E4-4B6D-BC73-DD90BB25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D2A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2022-09-15T10:12:00Z</dcterms:created>
  <dcterms:modified xsi:type="dcterms:W3CDTF">2022-09-15T10:12:00Z</dcterms:modified>
</cp:coreProperties>
</file>